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50CA0FCB" w14:textId="3EB1A091" w:rsidR="009A09C5" w:rsidRDefault="009A09C5" w:rsidP="00C90F5F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6F4C701A" w14:textId="77777777" w:rsidTr="267C1C5C">
        <w:tc>
          <w:tcPr>
            <w:tcW w:w="4957" w:type="dxa"/>
            <w:shd w:val="clear" w:color="auto" w:fill="B4C6E7"/>
          </w:tcPr>
          <w:p w14:paraId="72CCB7C2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2B28596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05BBABEE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BBF742C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4AD883FD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3D83D381" w14:textId="77777777" w:rsidTr="267C1C5C">
        <w:trPr>
          <w:trHeight w:val="1042"/>
        </w:trPr>
        <w:tc>
          <w:tcPr>
            <w:tcW w:w="4957" w:type="dxa"/>
          </w:tcPr>
          <w:p w14:paraId="62758490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16B7089" w14:textId="5AAB8C22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16B0FEED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809BFD3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>integracja robotów przemysłowych</w:t>
            </w:r>
            <w:r w:rsidR="16B0FEED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21C92B03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3CF2201D" w14:textId="5C782EFB" w:rsidR="267C1C5C" w:rsidRDefault="20B0CDD2" w:rsidP="00C90F5F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2C843" w14:textId="77777777" w:rsidR="00A14365" w:rsidRDefault="00A14365">
      <w:r>
        <w:separator/>
      </w:r>
    </w:p>
  </w:endnote>
  <w:endnote w:type="continuationSeparator" w:id="0">
    <w:p w14:paraId="5DA9CA40" w14:textId="77777777" w:rsidR="00A14365" w:rsidRDefault="00A1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1F777" w14:textId="77777777" w:rsidR="00A14365" w:rsidRDefault="00A14365">
      <w:r>
        <w:separator/>
      </w:r>
    </w:p>
  </w:footnote>
  <w:footnote w:type="continuationSeparator" w:id="0">
    <w:p w14:paraId="70A7D586" w14:textId="77777777" w:rsidR="00A14365" w:rsidRDefault="00A14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14365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0F5F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C41A9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